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7BA" w:rsidRDefault="003637BA">
      <w:pPr>
        <w:rPr>
          <w:sz w:val="28"/>
          <w:szCs w:val="28"/>
        </w:rPr>
      </w:pPr>
      <w:r w:rsidRPr="0047284E">
        <w:rPr>
          <w:rFonts w:ascii="黑体" w:eastAsia="黑体" w:hAnsi="黑体" w:hint="eastAsia"/>
          <w:b/>
          <w:sz w:val="28"/>
          <w:szCs w:val="28"/>
        </w:rPr>
        <w:t>招募公告</w:t>
      </w:r>
      <w:r w:rsidRPr="0047284E">
        <w:rPr>
          <w:rFonts w:ascii="黑体" w:eastAsia="黑体" w:hAnsi="黑体" w:hint="eastAsia"/>
          <w:sz w:val="28"/>
          <w:szCs w:val="28"/>
        </w:rPr>
        <w:t>：</w:t>
      </w:r>
      <w:hyperlink r:id="rId6" w:history="1">
        <w:r w:rsidRPr="00AF523E">
          <w:rPr>
            <w:rStyle w:val="Hyperlink"/>
            <w:sz w:val="28"/>
            <w:szCs w:val="28"/>
          </w:rPr>
          <w:t>http://szyfw.gxrc.com:8099/portal.php?mod=view&amp;aid=288</w:t>
        </w:r>
      </w:hyperlink>
    </w:p>
    <w:p w:rsidR="003637BA" w:rsidRPr="00763699" w:rsidRDefault="003637BA">
      <w:pPr>
        <w:rPr>
          <w:sz w:val="28"/>
          <w:szCs w:val="28"/>
        </w:rPr>
      </w:pPr>
    </w:p>
    <w:p w:rsidR="003637BA" w:rsidRPr="0047284E" w:rsidRDefault="003637BA">
      <w:pPr>
        <w:rPr>
          <w:sz w:val="28"/>
          <w:szCs w:val="28"/>
        </w:rPr>
      </w:pPr>
    </w:p>
    <w:p w:rsidR="003637BA" w:rsidRDefault="003637BA">
      <w:pPr>
        <w:rPr>
          <w:sz w:val="28"/>
          <w:szCs w:val="28"/>
        </w:rPr>
      </w:pPr>
      <w:r w:rsidRPr="0047284E">
        <w:rPr>
          <w:rFonts w:ascii="黑体" w:eastAsia="黑体" w:hAnsi="黑体" w:hint="eastAsia"/>
          <w:b/>
          <w:sz w:val="28"/>
          <w:szCs w:val="28"/>
        </w:rPr>
        <w:t>招募指南</w:t>
      </w:r>
      <w:r w:rsidRPr="0047284E">
        <w:rPr>
          <w:rFonts w:ascii="黑体" w:eastAsia="黑体" w:hAnsi="黑体" w:hint="eastAsia"/>
          <w:sz w:val="28"/>
          <w:szCs w:val="28"/>
        </w:rPr>
        <w:t>：</w:t>
      </w:r>
      <w:hyperlink r:id="rId7" w:history="1">
        <w:r w:rsidRPr="00AF523E">
          <w:rPr>
            <w:rStyle w:val="Hyperlink"/>
            <w:sz w:val="28"/>
            <w:szCs w:val="28"/>
          </w:rPr>
          <w:t>http://szyfw.gxrc.com:8099/portal.php?mod=view&amp;aid=289</w:t>
        </w:r>
      </w:hyperlink>
    </w:p>
    <w:p w:rsidR="003637BA" w:rsidRPr="00763699" w:rsidRDefault="003637BA">
      <w:pPr>
        <w:rPr>
          <w:sz w:val="28"/>
          <w:szCs w:val="28"/>
        </w:rPr>
      </w:pPr>
    </w:p>
    <w:p w:rsidR="003637BA" w:rsidRPr="00B84126" w:rsidRDefault="003637BA">
      <w:pPr>
        <w:rPr>
          <w:sz w:val="28"/>
          <w:szCs w:val="28"/>
        </w:rPr>
      </w:pPr>
    </w:p>
    <w:sectPr w:rsidR="003637BA" w:rsidRPr="00B84126" w:rsidSect="00F760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7BA" w:rsidRDefault="003637BA" w:rsidP="0047284E">
      <w:r>
        <w:separator/>
      </w:r>
    </w:p>
  </w:endnote>
  <w:endnote w:type="continuationSeparator" w:id="0">
    <w:p w:rsidR="003637BA" w:rsidRDefault="003637BA" w:rsidP="00472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7BA" w:rsidRDefault="003637BA" w:rsidP="0047284E">
      <w:r>
        <w:separator/>
      </w:r>
    </w:p>
  </w:footnote>
  <w:footnote w:type="continuationSeparator" w:id="0">
    <w:p w:rsidR="003637BA" w:rsidRDefault="003637BA" w:rsidP="004728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84E"/>
    <w:rsid w:val="003637BA"/>
    <w:rsid w:val="0047284E"/>
    <w:rsid w:val="00763699"/>
    <w:rsid w:val="008D24B6"/>
    <w:rsid w:val="00AF523E"/>
    <w:rsid w:val="00B746C8"/>
    <w:rsid w:val="00B84126"/>
    <w:rsid w:val="00BB35BB"/>
    <w:rsid w:val="00E665E1"/>
    <w:rsid w:val="00F7600F"/>
    <w:rsid w:val="00FD0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00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72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7284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728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7284E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763699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63699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zyfw.gxrc.com:8099/portal.php?mod=view&amp;aid=28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zyfw.gxrc.com:8099/portal.php?mod=view&amp;aid=28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40</Words>
  <Characters>228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招募公告： http://szyfw</dc:title>
  <dc:subject/>
  <dc:creator>aaa</dc:creator>
  <cp:keywords/>
  <dc:description/>
  <cp:lastModifiedBy>AutoBVT</cp:lastModifiedBy>
  <cp:revision>3</cp:revision>
  <dcterms:created xsi:type="dcterms:W3CDTF">2018-05-12T10:18:00Z</dcterms:created>
  <dcterms:modified xsi:type="dcterms:W3CDTF">2018-05-12T10:22:00Z</dcterms:modified>
</cp:coreProperties>
</file>